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991" w:rsidRDefault="00021991" w:rsidP="000219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PHILPOT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021991" w:rsidRDefault="00021991" w:rsidP="000219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1991" w:rsidRDefault="00021991" w:rsidP="000219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1991" w:rsidRDefault="00021991" w:rsidP="000219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Winchester into</w:t>
      </w:r>
    </w:p>
    <w:p w:rsidR="00021991" w:rsidRDefault="00021991" w:rsidP="000219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021991" w:rsidRDefault="00021991" w:rsidP="000219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24-49)</w:t>
      </w:r>
    </w:p>
    <w:p w:rsidR="00232C93" w:rsidRDefault="00232C93" w:rsidP="00232C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Winchester into lands</w:t>
      </w:r>
    </w:p>
    <w:p w:rsidR="00232C93" w:rsidRDefault="00232C93" w:rsidP="00232C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Edward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Benstede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32C93" w:rsidRDefault="00232C93" w:rsidP="00232C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24-63)</w:t>
      </w:r>
    </w:p>
    <w:p w:rsidR="00021991" w:rsidRDefault="00021991" w:rsidP="000219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21991" w:rsidRDefault="00021991" w:rsidP="000219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021991" w:rsidP="000219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2016</w:t>
      </w:r>
    </w:p>
    <w:p w:rsidR="00232C93" w:rsidRPr="00021991" w:rsidRDefault="00232C93" w:rsidP="000219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June 2016</w:t>
      </w:r>
      <w:bookmarkStart w:id="0" w:name="_GoBack"/>
      <w:bookmarkEnd w:id="0"/>
    </w:p>
    <w:sectPr w:rsidR="00232C93" w:rsidRPr="0002199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991" w:rsidRDefault="00021991" w:rsidP="00E71FC3">
      <w:pPr>
        <w:spacing w:after="0" w:line="240" w:lineRule="auto"/>
      </w:pPr>
      <w:r>
        <w:separator/>
      </w:r>
    </w:p>
  </w:endnote>
  <w:endnote w:type="continuationSeparator" w:id="0">
    <w:p w:rsidR="00021991" w:rsidRDefault="000219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991" w:rsidRDefault="00021991" w:rsidP="00E71FC3">
      <w:pPr>
        <w:spacing w:after="0" w:line="240" w:lineRule="auto"/>
      </w:pPr>
      <w:r>
        <w:separator/>
      </w:r>
    </w:p>
  </w:footnote>
  <w:footnote w:type="continuationSeparator" w:id="0">
    <w:p w:rsidR="00021991" w:rsidRDefault="000219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991"/>
    <w:rsid w:val="00021991"/>
    <w:rsid w:val="00232C9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FC405"/>
  <w15:chartTrackingRefBased/>
  <w15:docId w15:val="{334E6E73-1408-4F5C-B8F8-7E359F712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2016-03-10T10:46:00Z</dcterms:created>
  <dcterms:modified xsi:type="dcterms:W3CDTF">2016-06-21T07:20:00Z</dcterms:modified>
</cp:coreProperties>
</file>